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F13A6" w14:textId="5BE00AC1" w:rsidR="00BA00AB" w:rsidRDefault="00BF110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Beatrix ROBSON</w:t>
      </w:r>
      <w:r>
        <w:rPr>
          <w:rFonts w:ascii="Times New Roman" w:hAnsi="Times New Roman" w:cs="Times New Roman"/>
          <w:sz w:val="24"/>
          <w:szCs w:val="24"/>
        </w:rPr>
        <w:t xml:space="preserve">      (d.1427)</w:t>
      </w:r>
    </w:p>
    <w:p w14:paraId="2BD71799" w14:textId="554B5694" w:rsidR="00BF1102" w:rsidRDefault="00BF110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Hedon.</w:t>
      </w:r>
    </w:p>
    <w:p w14:paraId="46454DFF" w14:textId="6BCE0E7E" w:rsidR="00BF1102" w:rsidRDefault="00BF110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0EF653" w14:textId="680CC669" w:rsidR="00BF1102" w:rsidRDefault="00BF110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249870" w14:textId="625FE6C8" w:rsidR="00BF1102" w:rsidRDefault="00BF110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John.     (W.Y.R. p.138)</w:t>
      </w:r>
    </w:p>
    <w:p w14:paraId="142562E5" w14:textId="794FB5AB" w:rsidR="00BF1102" w:rsidRDefault="00BF110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F95018" w14:textId="54825CA5" w:rsidR="00BF1102" w:rsidRDefault="00BF110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28FB10" w14:textId="269D4F73" w:rsidR="00BF1102" w:rsidRDefault="00BF110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Feb.1427</w:t>
      </w:r>
      <w:r>
        <w:rPr>
          <w:rFonts w:ascii="Times New Roman" w:hAnsi="Times New Roman" w:cs="Times New Roman"/>
          <w:sz w:val="24"/>
          <w:szCs w:val="24"/>
        </w:rPr>
        <w:tab/>
        <w:t>She made her Will.   (ibid.)</w:t>
      </w:r>
    </w:p>
    <w:p w14:paraId="7BFDB236" w14:textId="3668A1AF" w:rsidR="00BF1102" w:rsidRDefault="00BF110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Jul.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her Will.   (ibid.)</w:t>
      </w:r>
    </w:p>
    <w:p w14:paraId="670F7CDB" w14:textId="5835C5EF" w:rsidR="00BF1102" w:rsidRDefault="00BF110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F73CA4" w14:textId="24DE18C0" w:rsidR="00BF1102" w:rsidRDefault="00BF110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6847ED" w14:textId="5DB15A1F" w:rsidR="00BF1102" w:rsidRPr="00BF1102" w:rsidRDefault="00BF110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September 2021</w:t>
      </w:r>
    </w:p>
    <w:sectPr w:rsidR="00BF1102" w:rsidRPr="00BF110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A0478" w14:textId="77777777" w:rsidR="00BF1102" w:rsidRDefault="00BF1102" w:rsidP="009139A6">
      <w:r>
        <w:separator/>
      </w:r>
    </w:p>
  </w:endnote>
  <w:endnote w:type="continuationSeparator" w:id="0">
    <w:p w14:paraId="26C9193E" w14:textId="77777777" w:rsidR="00BF1102" w:rsidRDefault="00BF110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1779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BDE4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4161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18439" w14:textId="77777777" w:rsidR="00BF1102" w:rsidRDefault="00BF1102" w:rsidP="009139A6">
      <w:r>
        <w:separator/>
      </w:r>
    </w:p>
  </w:footnote>
  <w:footnote w:type="continuationSeparator" w:id="0">
    <w:p w14:paraId="5E73BA21" w14:textId="77777777" w:rsidR="00BF1102" w:rsidRDefault="00BF110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2D6B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04DA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296C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10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F1102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C1229"/>
  <w15:chartTrackingRefBased/>
  <w15:docId w15:val="{5C697FC0-39AD-41C2-8335-AFDD4E4E8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7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2021-09-09T14:02:00Z</dcterms:created>
  <dcterms:modified xsi:type="dcterms:W3CDTF">2021-09-09T14:09:00Z</dcterms:modified>
</cp:coreProperties>
</file>